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F7423" w14:textId="4D278C67"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fldSimple w:instr="DOCPROPERTY  Tdoc#  \* MERGEFORMAT">
        <w:r w:rsidR="00256A98" w:rsidRPr="00AD5577">
          <w:rPr>
            <w:b/>
            <w:i/>
            <w:noProof/>
            <w:sz w:val="28"/>
          </w:rPr>
          <w:t>S2-2</w:t>
        </w:r>
        <w:r>
          <w:rPr>
            <w:b/>
            <w:i/>
            <w:noProof/>
            <w:sz w:val="28"/>
          </w:rPr>
          <w:t>5</w:t>
        </w:r>
      </w:fldSimple>
      <w:r w:rsidR="00A432CC">
        <w:rPr>
          <w:b/>
          <w:i/>
          <w:noProof/>
          <w:sz w:val="28"/>
          <w:lang w:eastAsia="zh-CN"/>
        </w:rPr>
        <w:t>00276</w:t>
      </w:r>
      <w:ins w:id="0" w:author="Hongsuk (LGE)" w:date="2025-01-22T10:29:00Z">
        <w:r w:rsidR="00E903CF">
          <w:rPr>
            <w:b/>
            <w:i/>
            <w:noProof/>
            <w:sz w:val="28"/>
            <w:lang w:eastAsia="zh-CN"/>
          </w:rPr>
          <w:t>r03</w:t>
        </w:r>
      </w:ins>
    </w:p>
    <w:p w14:paraId="30CF6534" w14:textId="3D0D6239"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맑은 고딕" w:hAnsi="Arial" w:cs="Arial"/>
          <w:b/>
          <w:bCs/>
          <w:color w:val="0000FF"/>
          <w:lang w:eastAsia="ja-JP"/>
        </w:rPr>
        <w:t xml:space="preserve">(revision of </w:t>
      </w:r>
      <w:r w:rsidR="001C337B" w:rsidRPr="006A32E0">
        <w:rPr>
          <w:rFonts w:ascii="Arial" w:eastAsia="맑은 고딕" w:hAnsi="Arial" w:cs="Arial"/>
          <w:b/>
          <w:bCs/>
          <w:color w:val="0000FF"/>
          <w:lang w:eastAsia="ja-JP"/>
        </w:rPr>
        <w:t>S2-</w:t>
      </w:r>
      <w:r w:rsidR="00256A98" w:rsidRPr="006A32E0">
        <w:rPr>
          <w:rFonts w:ascii="Arial" w:eastAsia="맑은 고딕" w:hAnsi="Arial" w:cs="Arial"/>
          <w:b/>
          <w:bCs/>
          <w:color w:val="0000FF"/>
          <w:lang w:eastAsia="ja-JP"/>
        </w:rPr>
        <w:t>2</w:t>
      </w:r>
      <w:r w:rsidR="00A91386">
        <w:rPr>
          <w:rFonts w:ascii="Arial" w:eastAsia="맑은 고딕" w:hAnsi="Arial" w:cs="Arial"/>
          <w:b/>
          <w:bCs/>
          <w:color w:val="0000FF"/>
          <w:lang w:eastAsia="ja-JP"/>
        </w:rPr>
        <w:t>4</w:t>
      </w:r>
      <w:r w:rsidR="00CE36AB">
        <w:rPr>
          <w:rFonts w:ascii="Arial" w:eastAsia="맑은 고딕" w:hAnsi="Arial" w:cs="Arial"/>
          <w:b/>
          <w:bCs/>
          <w:color w:val="0000FF"/>
          <w:lang w:eastAsia="ja-JP"/>
        </w:rPr>
        <w:t>xxxxx</w:t>
      </w:r>
      <w:r w:rsidR="00B633C6" w:rsidRPr="005F0C06">
        <w:rPr>
          <w:rFonts w:ascii="Arial" w:eastAsia="맑은 고딕"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52914DE5" w:rsidR="007C1968" w:rsidRPr="00111629" w:rsidRDefault="00257356"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w:t>
            </w:r>
            <w:r>
              <w:rPr>
                <w:b/>
                <w:noProof/>
                <w:sz w:val="28"/>
              </w:rPr>
              <w:t>1</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2170AA1D" w:rsidR="007C1968" w:rsidRPr="00111629" w:rsidRDefault="00A432CC" w:rsidP="00954660">
            <w:pPr>
              <w:pStyle w:val="CRCoverPage"/>
              <w:spacing w:after="0"/>
              <w:rPr>
                <w:noProof/>
              </w:rPr>
            </w:pPr>
            <w:r>
              <w:rPr>
                <w:b/>
                <w:noProof/>
                <w:sz w:val="28"/>
              </w:rPr>
              <w:t>5914</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097B7D51" w:rsidR="007C1968" w:rsidRPr="00111629" w:rsidRDefault="00CE36AB" w:rsidP="00954660">
            <w:pPr>
              <w:pStyle w:val="CRCoverPage"/>
              <w:spacing w:after="0"/>
              <w:jc w:val="center"/>
              <w:rPr>
                <w:b/>
                <w:noProof/>
              </w:rPr>
            </w:pPr>
            <w:r>
              <w:rPr>
                <w:b/>
                <w:noProof/>
                <w:sz w:val="28"/>
              </w:rPr>
              <w:t>-</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09BD6E98"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Pr>
                <w:b/>
                <w:noProof/>
                <w:sz w:val="28"/>
              </w:rPr>
              <w:t>2</w:t>
            </w:r>
            <w:r w:rsidRPr="00111629">
              <w:rPr>
                <w:b/>
                <w:noProof/>
                <w:sz w:val="28"/>
              </w:rPr>
              <w:t>.</w:t>
            </w:r>
            <w:r w:rsidR="0057798B">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a"/>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a"/>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3B7C3482"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0B367CCE" w:rsidR="007C1968" w:rsidRPr="00111629" w:rsidRDefault="008D3902" w:rsidP="00954660">
            <w:pPr>
              <w:pStyle w:val="CRCoverPage"/>
              <w:spacing w:after="0"/>
              <w:ind w:left="100"/>
              <w:rPr>
                <w:noProof/>
              </w:rPr>
            </w:pPr>
            <w:r>
              <w:rPr>
                <w:lang w:eastAsia="zh-CN"/>
              </w:rPr>
              <w:t>AMF functional description of supporting local offload</w:t>
            </w:r>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01421E98" w:rsidR="007C1968" w:rsidRPr="00111629" w:rsidRDefault="007C1968" w:rsidP="00954660">
            <w:pPr>
              <w:pStyle w:val="CRCoverPage"/>
              <w:spacing w:after="0"/>
              <w:ind w:left="100"/>
              <w:rPr>
                <w:noProof/>
              </w:rPr>
            </w:pPr>
            <w:r>
              <w:rPr>
                <w:noProof/>
              </w:rPr>
              <w:t>China Mobile</w:t>
            </w:r>
            <w:ins w:id="1" w:author="Hongsuk (LGE)" w:date="2025-01-22T10:29:00Z">
              <w:r w:rsidR="00E903CF">
                <w:rPr>
                  <w:noProof/>
                </w:rPr>
                <w:t>, LGE</w:t>
              </w:r>
            </w:ins>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5AAD3209" w:rsidR="007C1968" w:rsidRPr="00111629" w:rsidRDefault="0057798B" w:rsidP="00954660">
            <w:pPr>
              <w:pStyle w:val="CRCoverPage"/>
              <w:spacing w:after="0"/>
              <w:ind w:left="100"/>
              <w:rPr>
                <w:noProof/>
              </w:rPr>
            </w:pPr>
            <w:r w:rsidRPr="0057798B">
              <w:rPr>
                <w:rFonts w:eastAsia="SimSun"/>
                <w:lang w:val="en-US" w:eastAsia="zh-CN"/>
              </w:rPr>
              <w:t>eEDGE_5GC_Ph3</w:t>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AAB7B3D" w:rsidR="007C1968" w:rsidRPr="00111629" w:rsidRDefault="00A91386" w:rsidP="0095466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a"/>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586E8B65" w14:textId="6175ED5D" w:rsidR="00A91386" w:rsidRPr="0057798B" w:rsidRDefault="008D3902" w:rsidP="00A91386">
            <w:pPr>
              <w:pStyle w:val="CRCoverPage"/>
              <w:spacing w:after="0"/>
              <w:ind w:left="100"/>
              <w:rPr>
                <w:lang w:eastAsia="zh-CN"/>
              </w:rPr>
            </w:pPr>
            <w:r>
              <w:rPr>
                <w:lang w:eastAsia="zh-CN"/>
              </w:rPr>
              <w:t>This paper provides the description of AMF supporting local offload features. That the AMF may select the I-SMF supporting local offloading.</w:t>
            </w:r>
          </w:p>
          <w:p w14:paraId="7CEEFE1B" w14:textId="07DE1996" w:rsidR="007C1968" w:rsidRPr="007C1968" w:rsidRDefault="007C1968" w:rsidP="00954660">
            <w:pPr>
              <w:pStyle w:val="CRCoverPage"/>
              <w:spacing w:after="0"/>
              <w:ind w:left="100"/>
              <w:rPr>
                <w:noProof/>
                <w:lang w:eastAsia="zh-CN"/>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685B1F98" w14:textId="3FB71D04" w:rsidR="007C1968" w:rsidRPr="007C1968" w:rsidRDefault="00170C44" w:rsidP="00954660">
            <w:pPr>
              <w:pStyle w:val="CRCoverPage"/>
              <w:spacing w:after="0"/>
              <w:ind w:left="100"/>
              <w:rPr>
                <w:noProof/>
              </w:rPr>
            </w:pPr>
            <w:r>
              <w:rPr>
                <w:noProof/>
              </w:rPr>
              <w:t xml:space="preserve">Add </w:t>
            </w:r>
            <w:r w:rsidR="008D3902">
              <w:rPr>
                <w:noProof/>
              </w:rPr>
              <w:t xml:space="preserve">AMF function </w:t>
            </w:r>
            <w:r w:rsidR="008D3902">
              <w:t>description to support local offloading</w:t>
            </w:r>
            <w:r w:rsidR="0057798B">
              <w:t xml:space="preserve">. </w:t>
            </w:r>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47C37" w14:textId="7153FC54" w:rsidR="007C1968" w:rsidRDefault="00CD6869" w:rsidP="00954660">
            <w:pPr>
              <w:pStyle w:val="CRCoverPage"/>
              <w:spacing w:after="0"/>
              <w:ind w:left="100"/>
              <w:rPr>
                <w:noProof/>
              </w:rPr>
            </w:pPr>
            <w:r>
              <w:rPr>
                <w:noProof/>
              </w:rPr>
              <w:t xml:space="preserve">How to </w:t>
            </w:r>
            <w:r w:rsidR="008D3902">
              <w:rPr>
                <w:noProof/>
              </w:rPr>
              <w:t>support local offloading is FFS</w:t>
            </w:r>
            <w:r>
              <w:rPr>
                <w:noProof/>
              </w:rPr>
              <w:t xml:space="preserve">. </w:t>
            </w:r>
          </w:p>
          <w:p w14:paraId="0B38BF56" w14:textId="7DE9A323" w:rsidR="00A91386" w:rsidRPr="007C1968" w:rsidRDefault="00A91386" w:rsidP="00954660">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4C0CABB3" w:rsidR="007C1968" w:rsidRPr="00111629" w:rsidRDefault="00AC559C" w:rsidP="00954660">
            <w:pPr>
              <w:pStyle w:val="CRCoverPage"/>
              <w:spacing w:after="0"/>
              <w:ind w:left="100"/>
              <w:rPr>
                <w:noProof/>
              </w:rPr>
            </w:pPr>
            <w:r>
              <w:rPr>
                <w:noProof/>
              </w:rPr>
              <w:t>6.2.1</w:t>
            </w:r>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57F194E4" w14:textId="426FEB49"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1</w:t>
      </w:r>
      <w:r w:rsidRPr="00860DD8">
        <w:rPr>
          <w:rFonts w:ascii="Arial" w:hAnsi="Arial" w:cs="Arial"/>
          <w:color w:val="FF0000"/>
          <w:sz w:val="28"/>
          <w:szCs w:val="28"/>
          <w:vertAlign w:val="superscript"/>
          <w:lang w:val="en-US"/>
        </w:rPr>
        <w:t>st</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70FA90F6" w14:textId="77777777" w:rsidR="007C1968" w:rsidRDefault="007C1968">
      <w:pPr>
        <w:rPr>
          <w:noProof/>
        </w:rPr>
      </w:pPr>
    </w:p>
    <w:p w14:paraId="36A1317A" w14:textId="77777777" w:rsidR="00AC559C" w:rsidRPr="001B7C50" w:rsidRDefault="00AC559C" w:rsidP="00AC559C">
      <w:pPr>
        <w:pStyle w:val="30"/>
      </w:pPr>
      <w:bookmarkStart w:id="2" w:name="_Toc20150184"/>
      <w:bookmarkStart w:id="3" w:name="_Toc27846992"/>
      <w:bookmarkStart w:id="4" w:name="_Toc36188123"/>
      <w:bookmarkStart w:id="5" w:name="_Toc45184030"/>
      <w:bookmarkStart w:id="6" w:name="_Toc47342872"/>
      <w:bookmarkStart w:id="7" w:name="_Toc51769574"/>
      <w:bookmarkStart w:id="8" w:name="_Toc185601390"/>
      <w:r w:rsidRPr="001B7C50">
        <w:t>6.2.1</w:t>
      </w:r>
      <w:r w:rsidRPr="001B7C50">
        <w:tab/>
        <w:t>AMF</w:t>
      </w:r>
      <w:bookmarkEnd w:id="2"/>
      <w:bookmarkEnd w:id="3"/>
      <w:bookmarkEnd w:id="4"/>
      <w:bookmarkEnd w:id="5"/>
      <w:bookmarkEnd w:id="6"/>
      <w:bookmarkEnd w:id="7"/>
      <w:bookmarkEnd w:id="8"/>
    </w:p>
    <w:p w14:paraId="60F3D54F" w14:textId="77777777" w:rsidR="00AC559C" w:rsidRPr="001B7C50" w:rsidRDefault="00AC559C" w:rsidP="00AC559C">
      <w:r w:rsidRPr="001B7C50">
        <w:t>The Access and Mobility Management function (AMF) includes the following functionality. Some or all of the AMF functionalities may be supported in a single instance of an AMF:</w:t>
      </w:r>
    </w:p>
    <w:p w14:paraId="054B1630" w14:textId="77777777" w:rsidR="00AC559C" w:rsidRPr="001B7C50" w:rsidRDefault="00AC559C" w:rsidP="00AC559C">
      <w:pPr>
        <w:pStyle w:val="B1"/>
      </w:pPr>
      <w:r w:rsidRPr="001B7C50">
        <w:t>-</w:t>
      </w:r>
      <w:r w:rsidRPr="001B7C50">
        <w:tab/>
        <w:t>Termination of RAN CP interface (N2).</w:t>
      </w:r>
    </w:p>
    <w:p w14:paraId="2C9EE4CA" w14:textId="77777777" w:rsidR="00AC559C" w:rsidRPr="001B7C50" w:rsidRDefault="00AC559C" w:rsidP="00AC559C">
      <w:pPr>
        <w:pStyle w:val="B1"/>
      </w:pPr>
      <w:r w:rsidRPr="001B7C50">
        <w:t>-</w:t>
      </w:r>
      <w:r w:rsidRPr="001B7C50">
        <w:tab/>
        <w:t>Termination of NAS (N1), NAS ciphering and integrity protection.</w:t>
      </w:r>
    </w:p>
    <w:p w14:paraId="66BBD972" w14:textId="77777777" w:rsidR="00AC559C" w:rsidRPr="001B7C50" w:rsidRDefault="00AC559C" w:rsidP="00AC559C">
      <w:pPr>
        <w:pStyle w:val="B1"/>
      </w:pPr>
      <w:r w:rsidRPr="001B7C50">
        <w:lastRenderedPageBreak/>
        <w:t>-</w:t>
      </w:r>
      <w:r w:rsidRPr="001B7C50">
        <w:tab/>
        <w:t>Registration management.</w:t>
      </w:r>
    </w:p>
    <w:p w14:paraId="4F91CFDE" w14:textId="77777777" w:rsidR="00AC559C" w:rsidRPr="001B7C50" w:rsidRDefault="00AC559C" w:rsidP="00AC559C">
      <w:pPr>
        <w:pStyle w:val="B1"/>
      </w:pPr>
      <w:r w:rsidRPr="001B7C50">
        <w:t>-</w:t>
      </w:r>
      <w:r w:rsidRPr="001B7C50">
        <w:tab/>
        <w:t>Connection management.</w:t>
      </w:r>
    </w:p>
    <w:p w14:paraId="27E04F3E" w14:textId="77777777" w:rsidR="00AC559C" w:rsidRPr="001B7C50" w:rsidRDefault="00AC559C" w:rsidP="00AC559C">
      <w:pPr>
        <w:pStyle w:val="B1"/>
      </w:pPr>
      <w:r w:rsidRPr="001B7C50">
        <w:t>-</w:t>
      </w:r>
      <w:r w:rsidRPr="001B7C50">
        <w:tab/>
        <w:t>Reachability management.</w:t>
      </w:r>
    </w:p>
    <w:p w14:paraId="634CBDF6" w14:textId="77777777" w:rsidR="00AC559C" w:rsidRPr="001B7C50" w:rsidRDefault="00AC559C" w:rsidP="00AC559C">
      <w:pPr>
        <w:pStyle w:val="B1"/>
      </w:pPr>
      <w:r w:rsidRPr="001B7C50">
        <w:t>-</w:t>
      </w:r>
      <w:r w:rsidRPr="001B7C50">
        <w:tab/>
        <w:t>Mobility Management.</w:t>
      </w:r>
    </w:p>
    <w:p w14:paraId="1220684D" w14:textId="77777777" w:rsidR="00AC559C" w:rsidRPr="001B7C50" w:rsidRDefault="00AC559C" w:rsidP="00AC559C">
      <w:pPr>
        <w:pStyle w:val="B1"/>
      </w:pPr>
      <w:r w:rsidRPr="001B7C50">
        <w:t>-</w:t>
      </w:r>
      <w:r w:rsidRPr="001B7C50">
        <w:tab/>
        <w:t>Lawful intercept (for AMF events and interface to LI System).</w:t>
      </w:r>
    </w:p>
    <w:p w14:paraId="004E14F6" w14:textId="77777777" w:rsidR="00AC559C" w:rsidRPr="001B7C50" w:rsidRDefault="00AC559C" w:rsidP="00AC559C">
      <w:pPr>
        <w:pStyle w:val="B1"/>
      </w:pPr>
      <w:r w:rsidRPr="001B7C50">
        <w:t>-</w:t>
      </w:r>
      <w:r w:rsidRPr="001B7C50">
        <w:tab/>
        <w:t>Provide transport for SM messages between UE and SMF.</w:t>
      </w:r>
    </w:p>
    <w:p w14:paraId="4E86E3AE" w14:textId="77777777" w:rsidR="00AC559C" w:rsidRPr="001B7C50" w:rsidRDefault="00AC559C" w:rsidP="00AC559C">
      <w:pPr>
        <w:pStyle w:val="B1"/>
      </w:pPr>
      <w:r w:rsidRPr="001B7C50">
        <w:t>-</w:t>
      </w:r>
      <w:r w:rsidRPr="001B7C50">
        <w:tab/>
        <w:t>Transparent proxy for routing SM messages.</w:t>
      </w:r>
    </w:p>
    <w:p w14:paraId="27D95A8A" w14:textId="77777777" w:rsidR="00AC559C" w:rsidRPr="001B7C50" w:rsidRDefault="00AC559C" w:rsidP="00AC559C">
      <w:pPr>
        <w:pStyle w:val="B1"/>
      </w:pPr>
      <w:r w:rsidRPr="001B7C50">
        <w:t>-</w:t>
      </w:r>
      <w:r w:rsidRPr="001B7C50">
        <w:tab/>
        <w:t>Access Authentication.</w:t>
      </w:r>
    </w:p>
    <w:p w14:paraId="58731734" w14:textId="77777777" w:rsidR="00AC559C" w:rsidRPr="001B7C50" w:rsidRDefault="00AC559C" w:rsidP="00AC559C">
      <w:pPr>
        <w:pStyle w:val="B1"/>
      </w:pPr>
      <w:r w:rsidRPr="001B7C50">
        <w:t>-</w:t>
      </w:r>
      <w:r w:rsidRPr="001B7C50">
        <w:tab/>
        <w:t>Access Authorization.</w:t>
      </w:r>
    </w:p>
    <w:p w14:paraId="524E1323" w14:textId="77777777" w:rsidR="00AC559C" w:rsidRPr="001B7C50" w:rsidRDefault="00AC559C" w:rsidP="00AC559C">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840F91D" w14:textId="77777777" w:rsidR="00AC559C" w:rsidRPr="001B7C50" w:rsidRDefault="00AC559C" w:rsidP="00AC559C">
      <w:pPr>
        <w:pStyle w:val="B1"/>
      </w:pPr>
      <w:r w:rsidRPr="001B7C50">
        <w:t>-</w:t>
      </w:r>
      <w:r w:rsidRPr="001B7C50">
        <w:tab/>
        <w:t>Security Anchor Functionality (SEAF) as specified in TS</w:t>
      </w:r>
      <w:r>
        <w:t> </w:t>
      </w:r>
      <w:r w:rsidRPr="001B7C50">
        <w:t>33.501</w:t>
      </w:r>
      <w:r>
        <w:t> </w:t>
      </w:r>
      <w:r w:rsidRPr="001B7C50">
        <w:t>[29].</w:t>
      </w:r>
    </w:p>
    <w:p w14:paraId="0FA18762" w14:textId="77777777" w:rsidR="00AC559C" w:rsidRPr="001B7C50" w:rsidRDefault="00AC559C" w:rsidP="00AC559C">
      <w:pPr>
        <w:pStyle w:val="B1"/>
      </w:pPr>
      <w:r w:rsidRPr="001B7C50">
        <w:t>-</w:t>
      </w:r>
      <w:r w:rsidRPr="001B7C50">
        <w:tab/>
        <w:t>Location Services management for regulatory services.</w:t>
      </w:r>
    </w:p>
    <w:p w14:paraId="42D376C5" w14:textId="77777777" w:rsidR="00AC559C" w:rsidRPr="001B7C50" w:rsidRDefault="00AC559C" w:rsidP="00AC559C">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458037F0" w14:textId="77777777" w:rsidR="00AC559C" w:rsidRPr="001B7C50" w:rsidRDefault="00AC559C" w:rsidP="00AC559C">
      <w:pPr>
        <w:pStyle w:val="B1"/>
      </w:pPr>
      <w:r w:rsidRPr="001B7C50">
        <w:t>-</w:t>
      </w:r>
      <w:r w:rsidRPr="001B7C50">
        <w:tab/>
        <w:t>EPS Bearer ID allocation for interworking with EPS.</w:t>
      </w:r>
    </w:p>
    <w:p w14:paraId="62EEB9E4" w14:textId="77777777" w:rsidR="00AC559C" w:rsidRPr="001B7C50" w:rsidRDefault="00AC559C" w:rsidP="00AC559C">
      <w:pPr>
        <w:pStyle w:val="B1"/>
      </w:pPr>
      <w:r w:rsidRPr="001B7C50">
        <w:t>-</w:t>
      </w:r>
      <w:r w:rsidRPr="001B7C50">
        <w:tab/>
        <w:t>UE mobility event notification.</w:t>
      </w:r>
    </w:p>
    <w:p w14:paraId="7B5E5982" w14:textId="77777777" w:rsidR="00AC559C" w:rsidRPr="001B7C50" w:rsidRDefault="00AC559C" w:rsidP="00AC559C">
      <w:pPr>
        <w:pStyle w:val="B1"/>
      </w:pPr>
      <w:r w:rsidRPr="001B7C50">
        <w:t>-</w:t>
      </w:r>
      <w:r w:rsidRPr="001B7C50">
        <w:tab/>
        <w:t>S-NSSAIs per TA mapping notification.</w:t>
      </w:r>
    </w:p>
    <w:p w14:paraId="6D9CCFD4" w14:textId="77777777" w:rsidR="00AC559C" w:rsidRPr="001B7C50" w:rsidRDefault="00AC559C" w:rsidP="00AC559C">
      <w:pPr>
        <w:pStyle w:val="B1"/>
      </w:pPr>
      <w:r w:rsidRPr="001B7C50">
        <w:t>-</w:t>
      </w:r>
      <w:r w:rsidRPr="001B7C50">
        <w:tab/>
        <w:t>Support for Control Plane CIoT 5GS Optimisation.</w:t>
      </w:r>
    </w:p>
    <w:p w14:paraId="33DDDEBE" w14:textId="77777777" w:rsidR="00AC559C" w:rsidRPr="001B7C50" w:rsidRDefault="00AC559C" w:rsidP="00AC559C">
      <w:pPr>
        <w:pStyle w:val="B1"/>
      </w:pPr>
      <w:r w:rsidRPr="001B7C50">
        <w:t>-</w:t>
      </w:r>
      <w:r w:rsidRPr="001B7C50">
        <w:tab/>
        <w:t>Support for User Plane CIoT 5GS Optimisation.</w:t>
      </w:r>
    </w:p>
    <w:p w14:paraId="61B6FA0F" w14:textId="77777777" w:rsidR="00AC559C" w:rsidRPr="001B7C50" w:rsidRDefault="00AC559C" w:rsidP="00AC559C">
      <w:pPr>
        <w:pStyle w:val="B1"/>
      </w:pPr>
      <w:r w:rsidRPr="001B7C50">
        <w:t>-</w:t>
      </w:r>
      <w:r w:rsidRPr="001B7C50">
        <w:tab/>
        <w:t>Support for restriction of use of Enhanced Coverage.</w:t>
      </w:r>
    </w:p>
    <w:p w14:paraId="43A405E3" w14:textId="77777777" w:rsidR="00AC559C" w:rsidRPr="001B7C50" w:rsidRDefault="00AC559C" w:rsidP="00AC559C">
      <w:pPr>
        <w:pStyle w:val="B1"/>
      </w:pPr>
      <w:r w:rsidRPr="001B7C50">
        <w:t>-</w:t>
      </w:r>
      <w:r w:rsidRPr="001B7C50">
        <w:tab/>
        <w:t>Provisioning of external parameters (Expected UE Behaviour parameters or Network Configuration parameters).</w:t>
      </w:r>
    </w:p>
    <w:p w14:paraId="0682B9A6" w14:textId="77777777" w:rsidR="00AC559C" w:rsidRPr="001B7C50" w:rsidRDefault="00AC559C" w:rsidP="00AC559C">
      <w:pPr>
        <w:pStyle w:val="B1"/>
      </w:pPr>
      <w:r w:rsidRPr="001B7C50">
        <w:t>-</w:t>
      </w:r>
      <w:r w:rsidRPr="001B7C50">
        <w:tab/>
        <w:t>Support for Network Slice-Specific Authentication and Authorization.</w:t>
      </w:r>
    </w:p>
    <w:p w14:paraId="6018C329" w14:textId="77777777" w:rsidR="00AC559C" w:rsidRPr="001B7C50" w:rsidRDefault="00AC559C" w:rsidP="00AC559C">
      <w:pPr>
        <w:pStyle w:val="B1"/>
      </w:pPr>
      <w:r w:rsidRPr="001B7C50">
        <w:t>-</w:t>
      </w:r>
      <w:r w:rsidRPr="001B7C50">
        <w:tab/>
        <w:t>Support for charging.</w:t>
      </w:r>
    </w:p>
    <w:p w14:paraId="3103DC07" w14:textId="77777777" w:rsidR="00AC559C" w:rsidRPr="001B7C50" w:rsidRDefault="00AC559C" w:rsidP="00AC559C">
      <w:pPr>
        <w:pStyle w:val="B1"/>
      </w:pPr>
      <w:r>
        <w:t>-</w:t>
      </w:r>
      <w:r>
        <w:tab/>
        <w:t>Controlling the 5G access stratum-based time distribution based on UE's subscription data.</w:t>
      </w:r>
    </w:p>
    <w:p w14:paraId="7C1CD41A" w14:textId="77777777" w:rsidR="00AC559C" w:rsidRPr="001B7C50" w:rsidRDefault="00AC559C" w:rsidP="00AC559C">
      <w:pPr>
        <w:pStyle w:val="B1"/>
      </w:pPr>
      <w:r>
        <w:t>-</w:t>
      </w:r>
      <w:r>
        <w:tab/>
        <w:t>Controlling the gNB's time synchronization status reporting and subscription.</w:t>
      </w:r>
    </w:p>
    <w:p w14:paraId="7901E84C" w14:textId="77777777" w:rsidR="00AC559C" w:rsidRPr="001B7C50" w:rsidRDefault="00AC559C" w:rsidP="00AC559C">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9399961" w14:textId="77777777" w:rsidR="00AC559C" w:rsidRPr="001B7C50" w:rsidRDefault="00AC559C" w:rsidP="00AC559C">
      <w:r w:rsidRPr="001B7C50">
        <w:t>In addition to the functionalities of the AMF described above, the AMF may include the following functionality to support non-3GPP access networks:</w:t>
      </w:r>
    </w:p>
    <w:p w14:paraId="11BDFC20" w14:textId="77777777" w:rsidR="00AC559C" w:rsidRPr="001B7C50" w:rsidRDefault="00AC559C" w:rsidP="00AC559C">
      <w:pPr>
        <w:pStyle w:val="B1"/>
        <w:rPr>
          <w:rFonts w:eastAsia="맑은 고딕"/>
          <w:lang w:eastAsia="ko-KR"/>
        </w:rPr>
      </w:pPr>
      <w:r w:rsidRPr="001B7C50">
        <w:t>-</w:t>
      </w:r>
      <w:r w:rsidRPr="001B7C50">
        <w:tab/>
        <w:t>Support of N2 interface</w:t>
      </w:r>
      <w:r w:rsidRPr="001B7C50">
        <w:rPr>
          <w:rFonts w:eastAsia="맑은 고딕"/>
          <w:lang w:eastAsia="ko-KR"/>
        </w:rPr>
        <w:t xml:space="preserve"> with N3IWF/TNGF. Over this interface, some information (e.g. 3GPP Cell Identification) and procedures (e.g. Handover related) defined over 3GPP access may not apply</w:t>
      </w:r>
      <w:r>
        <w:rPr>
          <w:rFonts w:eastAsia="맑은 고딕"/>
          <w:lang w:eastAsia="ko-KR"/>
        </w:rPr>
        <w:t xml:space="preserve"> and</w:t>
      </w:r>
      <w:r w:rsidRPr="001B7C50">
        <w:rPr>
          <w:rFonts w:eastAsia="맑은 고딕"/>
          <w:lang w:eastAsia="ko-KR"/>
        </w:rPr>
        <w:t xml:space="preserve"> non-3GPP access specific information may be applied that do not apply to 3GPP accesses.</w:t>
      </w:r>
    </w:p>
    <w:p w14:paraId="407E21F4" w14:textId="77777777" w:rsidR="00AC559C" w:rsidRPr="001B7C50" w:rsidRDefault="00AC559C" w:rsidP="00AC559C">
      <w:pPr>
        <w:pStyle w:val="B1"/>
        <w:rPr>
          <w:rFonts w:eastAsia="맑은 고딕"/>
          <w:lang w:eastAsia="ko-KR"/>
        </w:rPr>
      </w:pPr>
      <w:r w:rsidRPr="001B7C50">
        <w:t>-</w:t>
      </w:r>
      <w:r w:rsidRPr="001B7C50">
        <w:tab/>
        <w:t>Support of NAS signalling with a UE over N3IWF/TNGF. Some procedures supported by NAS signalling over 3GPP access may be not applicable to untrusted non-3GPP (e.g. Paging) access.</w:t>
      </w:r>
    </w:p>
    <w:p w14:paraId="41E96EAC" w14:textId="77777777" w:rsidR="00AC559C" w:rsidRPr="001B7C50" w:rsidRDefault="00AC559C" w:rsidP="00AC559C">
      <w:pPr>
        <w:pStyle w:val="B1"/>
        <w:rPr>
          <w:rFonts w:eastAsia="MS Mincho"/>
        </w:rPr>
      </w:pPr>
      <w:r w:rsidRPr="001B7C50">
        <w:t>-</w:t>
      </w:r>
      <w:r w:rsidRPr="001B7C50">
        <w:tab/>
        <w:t>Support of authentication of UEs connected over N3IWF/TNGF.</w:t>
      </w:r>
    </w:p>
    <w:p w14:paraId="33479EF1" w14:textId="77777777" w:rsidR="00AC559C" w:rsidRPr="001B7C50" w:rsidRDefault="00AC559C" w:rsidP="00AC559C">
      <w:pPr>
        <w:pStyle w:val="B1"/>
      </w:pPr>
      <w:r w:rsidRPr="001B7C50">
        <w:t>-</w:t>
      </w:r>
      <w:r w:rsidRPr="001B7C50">
        <w:tab/>
        <w:t>Management of mobility, authentication</w:t>
      </w:r>
      <w:r>
        <w:t xml:space="preserve"> and</w:t>
      </w:r>
      <w:r w:rsidRPr="001B7C50">
        <w:t xml:space="preserve"> separate security context state(s) of a UE connected via a non-3GPP access or connected via a 3GPP access and a non-3GPP access simultaneously.</w:t>
      </w:r>
    </w:p>
    <w:p w14:paraId="5DA950F3" w14:textId="77777777" w:rsidR="00AC559C" w:rsidRPr="001B7C50" w:rsidRDefault="00AC559C" w:rsidP="00AC559C">
      <w:pPr>
        <w:pStyle w:val="B1"/>
      </w:pPr>
      <w:r w:rsidRPr="001B7C50">
        <w:lastRenderedPageBreak/>
        <w:t>-</w:t>
      </w:r>
      <w:r w:rsidRPr="001B7C50">
        <w:tab/>
        <w:t>Support as described in clause </w:t>
      </w:r>
      <w:r w:rsidRPr="001B7C50">
        <w:rPr>
          <w:lang w:eastAsia="zh-CN"/>
        </w:rPr>
        <w:t xml:space="preserve">5.3.2.3 </w:t>
      </w:r>
      <w:r w:rsidRPr="001B7C50">
        <w:t>a co-ordinated RM management context valid over a 3GPP access and a Non 3GPP access.</w:t>
      </w:r>
    </w:p>
    <w:p w14:paraId="43936C78" w14:textId="77777777" w:rsidR="00AC559C" w:rsidRPr="001B7C50" w:rsidRDefault="00AC559C" w:rsidP="00AC559C">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09B50A8B" w14:textId="77777777" w:rsidR="00AC559C" w:rsidRPr="001B7C50" w:rsidRDefault="00AC559C" w:rsidP="00AC559C">
      <w:pPr>
        <w:pStyle w:val="B1"/>
        <w:rPr>
          <w:iCs/>
        </w:rPr>
      </w:pPr>
      <w:r>
        <w:rPr>
          <w:iCs/>
        </w:rPr>
        <w:t>-</w:t>
      </w:r>
      <w:r>
        <w:rPr>
          <w:iCs/>
        </w:rPr>
        <w:tab/>
        <w:t>Determine whether the serving N3IWF/TNGF is appropriate based on the slices supported by the N3IWFs/TNGFs as specified in clause 6.3.6 and clause 6.3.12 respectively.</w:t>
      </w:r>
    </w:p>
    <w:p w14:paraId="01622CE6" w14:textId="77777777" w:rsidR="00AC559C" w:rsidRPr="001B7C50" w:rsidRDefault="00AC559C" w:rsidP="00AC559C">
      <w:pPr>
        <w:pStyle w:val="NO"/>
        <w:rPr>
          <w:iCs/>
        </w:rPr>
      </w:pPr>
      <w:r w:rsidRPr="001B7C50">
        <w:rPr>
          <w:iCs/>
        </w:rPr>
        <w:t>NOTE 2:</w:t>
      </w:r>
      <w:r w:rsidRPr="001B7C50">
        <w:rPr>
          <w:iCs/>
        </w:rPr>
        <w:tab/>
        <w:t>Not all of the functionalities are required to be supported in an instance of a Network Slice.</w:t>
      </w:r>
    </w:p>
    <w:p w14:paraId="2E612216" w14:textId="77777777" w:rsidR="00AC559C" w:rsidRPr="001B7C50" w:rsidRDefault="00AC559C" w:rsidP="00AC559C">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5F65781D" w14:textId="77777777" w:rsidR="00AC559C" w:rsidRPr="001B7C50" w:rsidRDefault="00AC559C" w:rsidP="00AC559C">
      <w:pPr>
        <w:rPr>
          <w:iCs/>
        </w:rPr>
      </w:pPr>
      <w:r w:rsidRPr="001B7C50">
        <w:rPr>
          <w:iCs/>
        </w:rPr>
        <w:t>The AMF uses the N14 interface for AMF re-allocation and AMF to AMF information transfer. This interface may be either intra-PLMN or inter-PLMN (e.g. in the case of inter-PLMN mobility).</w:t>
      </w:r>
    </w:p>
    <w:p w14:paraId="52BDD8DF" w14:textId="77777777" w:rsidR="00AC559C" w:rsidRPr="001B7C50" w:rsidRDefault="00AC559C" w:rsidP="00AC559C">
      <w:pPr>
        <w:rPr>
          <w:iCs/>
        </w:rPr>
      </w:pPr>
      <w:r w:rsidRPr="001B7C50">
        <w:rPr>
          <w:iCs/>
        </w:rPr>
        <w:t>In addition to the functionality of the AMF described above, the AMF may include the following functionality to support monitoring in roaming scenarios:</w:t>
      </w:r>
    </w:p>
    <w:p w14:paraId="5835CD8F" w14:textId="77777777" w:rsidR="00AC559C" w:rsidRPr="001B7C50" w:rsidRDefault="00AC559C" w:rsidP="00AC559C">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231BCC08" w14:textId="77777777" w:rsidR="00AC559C" w:rsidRPr="001B7C50" w:rsidRDefault="00AC559C" w:rsidP="00AC559C">
      <w:pPr>
        <w:pStyle w:val="B1"/>
      </w:pPr>
      <w:r w:rsidRPr="001B7C50">
        <w:t>-</w:t>
      </w:r>
      <w:r w:rsidRPr="001B7C50">
        <w:tab/>
        <w:t>Generation of charging/accounting information for Monitoring Event Reports that are sent to the HPLMN.</w:t>
      </w:r>
    </w:p>
    <w:p w14:paraId="7C6F03A7" w14:textId="77777777" w:rsidR="00AC559C" w:rsidRPr="001B7C50" w:rsidRDefault="00AC559C" w:rsidP="00AC559C">
      <w:r w:rsidRPr="001B7C50">
        <w:t>In addition to the functionality of the AMF described above, the AMF may provide support for</w:t>
      </w:r>
      <w:r>
        <w:t xml:space="preserve"> AMF overload control,</w:t>
      </w:r>
      <w:r w:rsidRPr="001B7C50">
        <w:t xml:space="preserve"> Network Slice restriction and Network Slice instance restriction based on NWDAF analytics.</w:t>
      </w:r>
    </w:p>
    <w:p w14:paraId="49EC1913" w14:textId="77777777" w:rsidR="00AC559C" w:rsidRPr="001B7C50" w:rsidRDefault="00AC559C" w:rsidP="00AC559C">
      <w:r w:rsidRPr="001B7C50">
        <w:t>In addition to the functionalities of the AMF described above, the AMF may provide support for the Disaster Roaming as described in clause 5.40.</w:t>
      </w:r>
    </w:p>
    <w:p w14:paraId="018ACE0A" w14:textId="77777777" w:rsidR="00AC559C" w:rsidRPr="001B7C50" w:rsidRDefault="00AC559C" w:rsidP="00AC559C">
      <w:r w:rsidRPr="001B7C50">
        <w:t>In addition to the functionalities of the AMF described above, the AMF may also include following functionalities to support Network Slice Admission Control:</w:t>
      </w:r>
    </w:p>
    <w:p w14:paraId="450F0AD5" w14:textId="77777777" w:rsidR="00AC559C" w:rsidRPr="001B7C50" w:rsidRDefault="00AC559C" w:rsidP="00AC559C">
      <w:pPr>
        <w:pStyle w:val="B1"/>
      </w:pPr>
      <w:r w:rsidRPr="001B7C50">
        <w:t>-</w:t>
      </w:r>
      <w:r w:rsidRPr="001B7C50">
        <w:tab/>
        <w:t>Support of NSAC for maximum number of UEs as defined in clauses 5.15.11.1 and 5.15.11.3.</w:t>
      </w:r>
    </w:p>
    <w:p w14:paraId="6D1F65DE" w14:textId="77777777" w:rsidR="00AC559C" w:rsidRPr="001B7C50" w:rsidRDefault="00AC559C" w:rsidP="00AC559C">
      <w:r w:rsidRPr="001B7C50">
        <w:t>In addition to the functionality of the AMF described above, the AMF may include the following functionality to support SNPNs:</w:t>
      </w:r>
    </w:p>
    <w:p w14:paraId="6893EECE" w14:textId="77777777" w:rsidR="00AC559C" w:rsidRPr="001B7C50" w:rsidRDefault="00AC559C" w:rsidP="00AC559C">
      <w:pPr>
        <w:pStyle w:val="B1"/>
      </w:pPr>
      <w:r w:rsidRPr="001B7C50">
        <w:t>-</w:t>
      </w:r>
      <w:r w:rsidRPr="001B7C50">
        <w:tab/>
        <w:t>Support for Onboarding of UEs for SNPNs.</w:t>
      </w:r>
    </w:p>
    <w:p w14:paraId="0E3D4A1A" w14:textId="77777777" w:rsidR="00AC559C" w:rsidRDefault="00AC559C" w:rsidP="00AC559C">
      <w:r>
        <w:t>In addition to the functionalities of the AMF described above, the AMF may also include following functionalities to support satellite backhaul:</w:t>
      </w:r>
    </w:p>
    <w:p w14:paraId="6050852F" w14:textId="77777777" w:rsidR="00AC559C" w:rsidRDefault="00AC559C" w:rsidP="00AC559C">
      <w:pPr>
        <w:pStyle w:val="B1"/>
      </w:pPr>
      <w:r>
        <w:t>-</w:t>
      </w:r>
      <w:r>
        <w:tab/>
        <w:t>Support for reporting satellite backhaul category and its modification based on AMF local configuration to SMF as defined in clause 5.43.4.</w:t>
      </w:r>
    </w:p>
    <w:p w14:paraId="0C124FB1" w14:textId="77777777" w:rsidR="00AC559C" w:rsidRDefault="00AC559C" w:rsidP="00AC559C">
      <w:r>
        <w:t>In addition to the functionalities of the AMF described above, the AMF may also include following functionalities for regenerative-based satellite access:</w:t>
      </w:r>
    </w:p>
    <w:p w14:paraId="3587F731" w14:textId="77777777" w:rsidR="00AC559C" w:rsidRDefault="00AC559C" w:rsidP="00AC559C">
      <w:pPr>
        <w:pStyle w:val="B1"/>
      </w:pPr>
      <w:r>
        <w:t>-</w:t>
      </w:r>
      <w:r>
        <w:tab/>
        <w:t>Support for NG Removal procedure defined in TS 38.413 [34].</w:t>
      </w:r>
    </w:p>
    <w:p w14:paraId="3C22EDFD" w14:textId="77777777" w:rsidR="00AC559C" w:rsidRDefault="00AC559C" w:rsidP="00AC559C">
      <w:r>
        <w:t>In addition to the functionalities of the AMF described above, the AMF may provide support for Network Slice instance change for PDU sessions as defined in clause 5.15.5.3.</w:t>
      </w:r>
    </w:p>
    <w:p w14:paraId="2310DEED" w14:textId="77777777" w:rsidR="00AC559C" w:rsidRDefault="00AC559C" w:rsidP="00AC559C">
      <w:r>
        <w:t>In addition to the functionalities of the AMF described above, the AMF may also support functionalities for Partial Network Slice support in a Registration Area as described in clause 5.15.17.</w:t>
      </w:r>
    </w:p>
    <w:p w14:paraId="5944DFAC" w14:textId="77777777" w:rsidR="00AC559C" w:rsidRDefault="00AC559C" w:rsidP="00AC559C">
      <w:r>
        <w:t>In addition to the functionalities of the AMF described above, the AMF may also include functionalities to support NS-AoS not matching deployed Tracking Areas as described in clause 5.15.18.</w:t>
      </w:r>
    </w:p>
    <w:p w14:paraId="42459E74" w14:textId="77777777" w:rsidR="00AC559C" w:rsidRDefault="00AC559C" w:rsidP="00AC559C">
      <w:r>
        <w:t>In addition to the functionalities of the AMF described above, the AMF may also include functionalities to support Network Slice Replacement as described in clause 5.15.19.</w:t>
      </w:r>
    </w:p>
    <w:p w14:paraId="03DCA13C" w14:textId="77777777" w:rsidR="00AC559C" w:rsidRDefault="00AC559C" w:rsidP="00AC559C">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42222D26" w14:textId="77777777" w:rsidR="00AC559C" w:rsidRDefault="00AC559C" w:rsidP="00AC559C">
      <w:r>
        <w:lastRenderedPageBreak/>
        <w:t>In addition to the functionalities of the AMF described above, the AMF may also include following functionalities to support Indirect Network Sharing:</w:t>
      </w:r>
    </w:p>
    <w:p w14:paraId="342AE70B" w14:textId="77777777" w:rsidR="00AC559C" w:rsidRDefault="00AC559C" w:rsidP="00AC559C">
      <w:pPr>
        <w:pStyle w:val="B1"/>
      </w:pPr>
      <w:r>
        <w:t>-</w:t>
      </w:r>
      <w:r>
        <w:tab/>
        <w:t>Support for selecting the SMF of participating operator (H-SMF) possibly considering the relevant UE location information as specified in clause 6.3.2.</w:t>
      </w:r>
    </w:p>
    <w:p w14:paraId="6CEE5B79" w14:textId="77777777" w:rsidR="00AC559C" w:rsidRDefault="00AC559C" w:rsidP="00AC559C">
      <w:pPr>
        <w:pStyle w:val="B1"/>
      </w:pPr>
      <w:r>
        <w:t>-</w:t>
      </w:r>
      <w:r>
        <w:tab/>
        <w:t>Support for Network Slicing handling considering what is described in clause 5.18.5.</w:t>
      </w:r>
    </w:p>
    <w:p w14:paraId="0F381FEE" w14:textId="77777777" w:rsidR="00AC559C" w:rsidRDefault="00AC559C" w:rsidP="00AC559C">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732586C9" w14:textId="5F8A067B" w:rsidR="000F1D5F" w:rsidRDefault="000F1D5F" w:rsidP="000F1D5F">
      <w:pPr>
        <w:rPr>
          <w:ins w:id="9" w:author="huazhang - 20250107a" w:date="2025-01-08T17:10:00Z"/>
        </w:rPr>
      </w:pPr>
      <w:ins w:id="10" w:author="huazhang - 20250107a" w:date="2025-01-08T17:10:00Z">
        <w:r>
          <w:t xml:space="preserve">In addition to the functionalities of the AMF described above, the AMF may also include following functionalities to support </w:t>
        </w:r>
        <w:del w:id="11" w:author="Hongsuk (LGE)" w:date="2025-01-22T10:27:00Z">
          <w:r w:rsidDel="00E903CF">
            <w:delText>l</w:delText>
          </w:r>
        </w:del>
      </w:ins>
      <w:ins w:id="12" w:author="Hongsuk (LGE)" w:date="2025-01-22T10:27:00Z">
        <w:r w:rsidR="00E903CF">
          <w:t>L</w:t>
        </w:r>
      </w:ins>
      <w:ins w:id="13" w:author="huazhang - 20250107a" w:date="2025-01-08T17:10:00Z">
        <w:r>
          <w:t xml:space="preserve">ocal </w:t>
        </w:r>
      </w:ins>
      <w:ins w:id="14" w:author="Hongsuk (LGE)" w:date="2025-01-22T10:27:00Z">
        <w:r w:rsidR="00E903CF">
          <w:t>O</w:t>
        </w:r>
      </w:ins>
      <w:ins w:id="15" w:author="huazhang - 20250107a" w:date="2025-01-08T17:10:00Z">
        <w:del w:id="16" w:author="Hongsuk (LGE)" w:date="2025-01-22T10:27:00Z">
          <w:r w:rsidDel="00E903CF">
            <w:delText>o</w:delText>
          </w:r>
        </w:del>
        <w:r>
          <w:t>ffloading</w:t>
        </w:r>
      </w:ins>
      <w:ins w:id="17" w:author="Hongsuk (LGE)" w:date="2025-01-22T10:27:00Z">
        <w:r w:rsidR="00E903CF">
          <w:t xml:space="preserve"> Management as specified in clause 5</w:t>
        </w:r>
        <w:r w:rsidR="00E903CF">
          <w:t>.3</w:t>
        </w:r>
      </w:ins>
      <w:ins w:id="18" w:author="Hongsuk (LGE)" w:date="2025-01-22T10:28:00Z">
        <w:r w:rsidR="00E903CF">
          <w:t>4</w:t>
        </w:r>
      </w:ins>
      <w:ins w:id="19" w:author="Hongsuk (LGE)" w:date="2025-01-22T10:27:00Z">
        <w:r w:rsidR="00E903CF">
          <w:t>.</w:t>
        </w:r>
        <w:r w:rsidR="00E903CF">
          <w:t>11</w:t>
        </w:r>
      </w:ins>
      <w:ins w:id="20" w:author="huazhang - 20250107a" w:date="2025-01-08T17:10:00Z">
        <w:r>
          <w:t>:</w:t>
        </w:r>
      </w:ins>
    </w:p>
    <w:p w14:paraId="01B0BF70" w14:textId="3171AF4F" w:rsidR="000F1D5F" w:rsidRDefault="000F1D5F" w:rsidP="000F1D5F">
      <w:pPr>
        <w:pStyle w:val="B1"/>
        <w:rPr>
          <w:ins w:id="21" w:author="huazhang - 20250107a" w:date="2025-01-08T17:10:00Z"/>
        </w:rPr>
      </w:pPr>
      <w:ins w:id="22" w:author="huazhang - 20250107a" w:date="2025-01-08T17:10:00Z">
        <w:r>
          <w:t>-</w:t>
        </w:r>
        <w:r>
          <w:tab/>
          <w:t xml:space="preserve">Support </w:t>
        </w:r>
      </w:ins>
      <w:ins w:id="23" w:author="huazhang - 20250107a" w:date="2025-01-08T17:12:00Z">
        <w:r>
          <w:t>to decide the insertion</w:t>
        </w:r>
        <w:r w:rsidR="0040519E">
          <w:t xml:space="preserve"> </w:t>
        </w:r>
      </w:ins>
      <w:ins w:id="24" w:author="huazhang - 20250107a" w:date="2025-01-08T17:13:00Z">
        <w:r w:rsidR="0040519E">
          <w:t>or removal</w:t>
        </w:r>
      </w:ins>
      <w:ins w:id="25" w:author="huazhang - 20250107a" w:date="2025-01-08T17:12:00Z">
        <w:r>
          <w:t xml:space="preserve"> of</w:t>
        </w:r>
      </w:ins>
      <w:ins w:id="26" w:author="huazhang - 20250107a" w:date="2025-01-08T17:11:00Z">
        <w:r>
          <w:t xml:space="preserve"> I-SMF</w:t>
        </w:r>
      </w:ins>
      <w:ins w:id="27" w:author="huazhang - 20250107a" w:date="2025-01-14T15:25:00Z">
        <w:r w:rsidR="009624EE">
          <w:t xml:space="preserve"> </w:t>
        </w:r>
        <w:r w:rsidR="009624EE">
          <w:rPr>
            <w:rFonts w:hint="eastAsia"/>
            <w:lang w:eastAsia="zh-CN"/>
          </w:rPr>
          <w:t>to</w:t>
        </w:r>
        <w:r w:rsidR="009624EE">
          <w:t xml:space="preserve"> support </w:t>
        </w:r>
      </w:ins>
      <w:ins w:id="28" w:author="Hongsuk (LGE)" w:date="2025-01-22T10:32:00Z">
        <w:r w:rsidR="00E903CF">
          <w:t>L</w:t>
        </w:r>
      </w:ins>
      <w:ins w:id="29" w:author="huazhang - 20250107a" w:date="2025-01-14T15:25:00Z">
        <w:del w:id="30" w:author="Hongsuk (LGE)" w:date="2025-01-22T10:32:00Z">
          <w:r w:rsidR="009624EE" w:rsidDel="00E903CF">
            <w:delText>l</w:delText>
          </w:r>
        </w:del>
        <w:r w:rsidR="009624EE">
          <w:t xml:space="preserve">ocal </w:t>
        </w:r>
      </w:ins>
      <w:ins w:id="31" w:author="Hongsuk (LGE)" w:date="2025-01-22T10:33:00Z">
        <w:r w:rsidR="00E903CF">
          <w:t>O</w:t>
        </w:r>
      </w:ins>
      <w:ins w:id="32" w:author="huazhang - 20250107a" w:date="2025-01-14T15:25:00Z">
        <w:del w:id="33" w:author="Hongsuk (LGE)" w:date="2025-01-22T10:33:00Z">
          <w:r w:rsidR="009624EE" w:rsidDel="00E903CF">
            <w:delText>o</w:delText>
          </w:r>
        </w:del>
        <w:r w:rsidR="009624EE">
          <w:t>ffloading</w:t>
        </w:r>
      </w:ins>
      <w:ins w:id="34" w:author="Hongsuk (LGE)" w:date="2025-01-22T10:33:00Z">
        <w:r w:rsidR="00E903CF">
          <w:t xml:space="preserve"> Management</w:t>
        </w:r>
      </w:ins>
      <w:bookmarkStart w:id="35" w:name="_GoBack"/>
      <w:bookmarkEnd w:id="35"/>
      <w:ins w:id="36" w:author="huazhang - 20250107a" w:date="2025-01-08T17:11:00Z">
        <w:r>
          <w:t xml:space="preserve"> </w:t>
        </w:r>
      </w:ins>
      <w:ins w:id="37" w:author="huazhang - 20250120a" w:date="2025-01-22T08:52:00Z">
        <w:r w:rsidR="00625718">
          <w:t>based on</w:t>
        </w:r>
      </w:ins>
      <w:ins w:id="38" w:author="huazhang - 20250120a" w:date="2025-01-21T14:49:00Z">
        <w:r w:rsidR="008F3F24">
          <w:t xml:space="preserve"> </w:t>
        </w:r>
        <w:r w:rsidR="008F3F24" w:rsidRPr="008F3F24">
          <w:t>SMF selection subscription data</w:t>
        </w:r>
      </w:ins>
      <w:ins w:id="39" w:author="huazhang - 20250120a" w:date="2025-01-22T08:52:00Z">
        <w:r w:rsidR="00625718">
          <w:t>,</w:t>
        </w:r>
      </w:ins>
      <w:ins w:id="40" w:author="huazhang - 20250107a" w:date="2025-01-08T17:12:00Z">
        <w:r>
          <w:t xml:space="preserve"> the current UE location</w:t>
        </w:r>
      </w:ins>
      <w:ins w:id="41" w:author="huazhang - 20250107a" w:date="2025-01-13T12:01:00Z">
        <w:r w:rsidR="00A432CC">
          <w:t>, SMF service area</w:t>
        </w:r>
      </w:ins>
      <w:ins w:id="42" w:author="huazhang - 20250107a" w:date="2025-01-08T17:12:00Z">
        <w:r>
          <w:t xml:space="preserve"> and local offloading management service area</w:t>
        </w:r>
      </w:ins>
      <w:ins w:id="43" w:author="huazhang - 20250107a" w:date="2025-01-08T17:11:00Z">
        <w:r>
          <w:t>.</w:t>
        </w:r>
      </w:ins>
    </w:p>
    <w:p w14:paraId="3B17D86F" w14:textId="1CD6F404" w:rsidR="00971876" w:rsidRPr="0040519E" w:rsidRDefault="00971876" w:rsidP="00E5733E">
      <w:pPr>
        <w:rPr>
          <w:noProof/>
        </w:rPr>
      </w:pPr>
    </w:p>
    <w:p w14:paraId="7D5C012F" w14:textId="4DA67012" w:rsidR="00971876" w:rsidRDefault="00971876" w:rsidP="00E5733E">
      <w:pPr>
        <w:rPr>
          <w:noProof/>
        </w:rPr>
      </w:pPr>
    </w:p>
    <w:p w14:paraId="05263018" w14:textId="77777777" w:rsidR="00971876" w:rsidRPr="002B4F12" w:rsidRDefault="00971876"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FA97E" w14:textId="77777777" w:rsidR="00675BBA" w:rsidRDefault="00675BBA">
      <w:r>
        <w:separator/>
      </w:r>
    </w:p>
  </w:endnote>
  <w:endnote w:type="continuationSeparator" w:id="0">
    <w:p w14:paraId="3BAAB76A" w14:textId="77777777" w:rsidR="00675BBA" w:rsidRDefault="00675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A5F47" w14:textId="77777777" w:rsidR="00675BBA" w:rsidRDefault="00675BBA">
      <w:r>
        <w:separator/>
      </w:r>
    </w:p>
  </w:footnote>
  <w:footnote w:type="continuationSeparator" w:id="0">
    <w:p w14:paraId="46985BE3" w14:textId="77777777" w:rsidR="00675BBA" w:rsidRDefault="00675B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E)">
    <w15:presenceInfo w15:providerId="None" w15:userId="Hongsuk (LGE)"/>
  </w15:person>
  <w15:person w15:author="huazhang - 20250107a">
    <w15:presenceInfo w15:providerId="None" w15:userId="huazhang - 20250107a"/>
  </w15:person>
  <w15:person w15:author="huazhang - 20250120a">
    <w15:presenceInfo w15:providerId="None" w15:userId="huazhang - 202501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1D5F"/>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35478"/>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C44"/>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6865"/>
    <w:rsid w:val="002170DE"/>
    <w:rsid w:val="00217995"/>
    <w:rsid w:val="002215B6"/>
    <w:rsid w:val="00222B61"/>
    <w:rsid w:val="002247F7"/>
    <w:rsid w:val="00231FB9"/>
    <w:rsid w:val="00235471"/>
    <w:rsid w:val="002368E9"/>
    <w:rsid w:val="0024109F"/>
    <w:rsid w:val="00241931"/>
    <w:rsid w:val="00245FC8"/>
    <w:rsid w:val="00254036"/>
    <w:rsid w:val="00256A98"/>
    <w:rsid w:val="00257356"/>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5DBD"/>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560F8"/>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6196"/>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519E"/>
    <w:rsid w:val="00405E0D"/>
    <w:rsid w:val="00407C3C"/>
    <w:rsid w:val="00410371"/>
    <w:rsid w:val="004115F8"/>
    <w:rsid w:val="004127BC"/>
    <w:rsid w:val="00412FAC"/>
    <w:rsid w:val="004208E0"/>
    <w:rsid w:val="004235D5"/>
    <w:rsid w:val="004242F1"/>
    <w:rsid w:val="00424730"/>
    <w:rsid w:val="0042499C"/>
    <w:rsid w:val="004313B4"/>
    <w:rsid w:val="004328B2"/>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437"/>
    <w:rsid w:val="004648C6"/>
    <w:rsid w:val="00466799"/>
    <w:rsid w:val="00467A4A"/>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16C"/>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6DDE"/>
    <w:rsid w:val="0057798B"/>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18"/>
    <w:rsid w:val="006257ED"/>
    <w:rsid w:val="0062617E"/>
    <w:rsid w:val="00630CA3"/>
    <w:rsid w:val="00632932"/>
    <w:rsid w:val="006354DB"/>
    <w:rsid w:val="00636E92"/>
    <w:rsid w:val="00641203"/>
    <w:rsid w:val="006461F7"/>
    <w:rsid w:val="00646F48"/>
    <w:rsid w:val="0065571D"/>
    <w:rsid w:val="00656021"/>
    <w:rsid w:val="00660165"/>
    <w:rsid w:val="00660D37"/>
    <w:rsid w:val="006635C5"/>
    <w:rsid w:val="0066457A"/>
    <w:rsid w:val="0066534B"/>
    <w:rsid w:val="00665C47"/>
    <w:rsid w:val="00666CAB"/>
    <w:rsid w:val="006671FA"/>
    <w:rsid w:val="006679A2"/>
    <w:rsid w:val="00670A1B"/>
    <w:rsid w:val="00675BBA"/>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001A"/>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337"/>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0DD8"/>
    <w:rsid w:val="008626E7"/>
    <w:rsid w:val="008634F4"/>
    <w:rsid w:val="00867B10"/>
    <w:rsid w:val="00870EE7"/>
    <w:rsid w:val="00871C74"/>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3902"/>
    <w:rsid w:val="008D43B5"/>
    <w:rsid w:val="008D7190"/>
    <w:rsid w:val="008E13CB"/>
    <w:rsid w:val="008E5E1D"/>
    <w:rsid w:val="008E6256"/>
    <w:rsid w:val="008F364F"/>
    <w:rsid w:val="008F3789"/>
    <w:rsid w:val="008F3F24"/>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24EE"/>
    <w:rsid w:val="00964588"/>
    <w:rsid w:val="00964E69"/>
    <w:rsid w:val="00964F93"/>
    <w:rsid w:val="009658BE"/>
    <w:rsid w:val="0096631E"/>
    <w:rsid w:val="00971876"/>
    <w:rsid w:val="00973D36"/>
    <w:rsid w:val="009777D9"/>
    <w:rsid w:val="009838E1"/>
    <w:rsid w:val="00983D9A"/>
    <w:rsid w:val="00987349"/>
    <w:rsid w:val="00991B88"/>
    <w:rsid w:val="009927AD"/>
    <w:rsid w:val="00993AB5"/>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A91"/>
    <w:rsid w:val="009E5EFC"/>
    <w:rsid w:val="009F5638"/>
    <w:rsid w:val="009F734F"/>
    <w:rsid w:val="009F7395"/>
    <w:rsid w:val="00A04763"/>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2CC"/>
    <w:rsid w:val="00A43814"/>
    <w:rsid w:val="00A43963"/>
    <w:rsid w:val="00A460DF"/>
    <w:rsid w:val="00A47E70"/>
    <w:rsid w:val="00A50CF0"/>
    <w:rsid w:val="00A63703"/>
    <w:rsid w:val="00A64327"/>
    <w:rsid w:val="00A66EA3"/>
    <w:rsid w:val="00A66EE1"/>
    <w:rsid w:val="00A73221"/>
    <w:rsid w:val="00A73F0E"/>
    <w:rsid w:val="00A7671C"/>
    <w:rsid w:val="00A76857"/>
    <w:rsid w:val="00A77D36"/>
    <w:rsid w:val="00A84758"/>
    <w:rsid w:val="00A91386"/>
    <w:rsid w:val="00A93E0C"/>
    <w:rsid w:val="00A95525"/>
    <w:rsid w:val="00A97870"/>
    <w:rsid w:val="00AA2CBC"/>
    <w:rsid w:val="00AA3660"/>
    <w:rsid w:val="00AA5121"/>
    <w:rsid w:val="00AB332C"/>
    <w:rsid w:val="00AC0996"/>
    <w:rsid w:val="00AC0AA4"/>
    <w:rsid w:val="00AC131A"/>
    <w:rsid w:val="00AC3512"/>
    <w:rsid w:val="00AC351D"/>
    <w:rsid w:val="00AC559C"/>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175A0"/>
    <w:rsid w:val="00B2042E"/>
    <w:rsid w:val="00B21B61"/>
    <w:rsid w:val="00B258BB"/>
    <w:rsid w:val="00B26AF1"/>
    <w:rsid w:val="00B26D19"/>
    <w:rsid w:val="00B305CF"/>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7F8"/>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2500"/>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6869"/>
    <w:rsid w:val="00CD72AD"/>
    <w:rsid w:val="00CE2E5A"/>
    <w:rsid w:val="00CE36AB"/>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2CE1"/>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86A36"/>
    <w:rsid w:val="00D909F0"/>
    <w:rsid w:val="00D918E3"/>
    <w:rsid w:val="00D92B48"/>
    <w:rsid w:val="00D94076"/>
    <w:rsid w:val="00DA4C4C"/>
    <w:rsid w:val="00DA5C98"/>
    <w:rsid w:val="00DB1689"/>
    <w:rsid w:val="00DB3EFE"/>
    <w:rsid w:val="00DB5EA2"/>
    <w:rsid w:val="00DC32E7"/>
    <w:rsid w:val="00DC33C8"/>
    <w:rsid w:val="00DC36EB"/>
    <w:rsid w:val="00DC50A4"/>
    <w:rsid w:val="00DD3018"/>
    <w:rsid w:val="00DD4B61"/>
    <w:rsid w:val="00DE34CF"/>
    <w:rsid w:val="00DF22E9"/>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454"/>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903CF"/>
    <w:rsid w:val="00EA17B1"/>
    <w:rsid w:val="00EA26FD"/>
    <w:rsid w:val="00EA3259"/>
    <w:rsid w:val="00EA3F77"/>
    <w:rsid w:val="00EA67C2"/>
    <w:rsid w:val="00EB06A4"/>
    <w:rsid w:val="00EB09B7"/>
    <w:rsid w:val="00EB1155"/>
    <w:rsid w:val="00EB1434"/>
    <w:rsid w:val="00EB3B3A"/>
    <w:rsid w:val="00EB5033"/>
    <w:rsid w:val="00EB5809"/>
    <w:rsid w:val="00EC3473"/>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876"/>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607629"/>
    <w:rPr>
      <w:rFonts w:ascii="Arial" w:hAnsi="Arial"/>
      <w:sz w:val="36"/>
      <w:lang w:val="en-GB" w:eastAsia="en-US"/>
    </w:rPr>
  </w:style>
  <w:style w:type="character" w:customStyle="1" w:styleId="2Char">
    <w:name w:val="제목 2 Char"/>
    <w:link w:val="2"/>
    <w:rsid w:val="00607629"/>
    <w:rPr>
      <w:rFonts w:ascii="Arial" w:hAnsi="Arial"/>
      <w:sz w:val="32"/>
      <w:lang w:val="en-GB" w:eastAsia="en-US"/>
    </w:rPr>
  </w:style>
  <w:style w:type="character" w:customStyle="1" w:styleId="3Char">
    <w:name w:val="제목 3 Char"/>
    <w:link w:val="30"/>
    <w:rsid w:val="00607629"/>
    <w:rPr>
      <w:rFonts w:ascii="Arial" w:hAnsi="Arial"/>
      <w:sz w:val="28"/>
      <w:lang w:val="en-GB" w:eastAsia="en-US"/>
    </w:rPr>
  </w:style>
  <w:style w:type="character" w:customStyle="1" w:styleId="4Char">
    <w:name w:val="제목 4 Char"/>
    <w:link w:val="40"/>
    <w:locked/>
    <w:rsid w:val="006A0B7F"/>
    <w:rPr>
      <w:rFonts w:ascii="Arial" w:hAnsi="Arial"/>
      <w:sz w:val="24"/>
      <w:lang w:val="en-GB" w:eastAsia="en-US"/>
    </w:rPr>
  </w:style>
  <w:style w:type="character" w:customStyle="1" w:styleId="5Char">
    <w:name w:val="제목 5 Char"/>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60762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60762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link w:val="ac"/>
    <w:rsid w:val="001C0B1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6076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6076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1">
    <w:name w:val="Table Grid"/>
    <w:basedOn w:val="a1"/>
    <w:rsid w:val="00145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3">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Char5"/>
    <w:rsid w:val="00607629"/>
    <w:pPr>
      <w:spacing w:after="120"/>
    </w:pPr>
  </w:style>
  <w:style w:type="character" w:customStyle="1" w:styleId="Char5">
    <w:name w:val="본문 Char"/>
    <w:basedOn w:val="a0"/>
    <w:link w:val="af4"/>
    <w:rsid w:val="00607629"/>
    <w:rPr>
      <w:rFonts w:ascii="Times New Roman" w:hAnsi="Times New Roman"/>
      <w:lang w:val="en-GB" w:eastAsia="en-US"/>
    </w:rPr>
  </w:style>
  <w:style w:type="paragraph" w:styleId="25">
    <w:name w:val="Body Text 2"/>
    <w:basedOn w:val="a"/>
    <w:link w:val="2Char0"/>
    <w:rsid w:val="00607629"/>
    <w:pPr>
      <w:spacing w:after="120" w:line="480" w:lineRule="auto"/>
    </w:pPr>
  </w:style>
  <w:style w:type="character" w:customStyle="1" w:styleId="2Char0">
    <w:name w:val="본문 2 Char"/>
    <w:basedOn w:val="a0"/>
    <w:link w:val="25"/>
    <w:rsid w:val="00607629"/>
    <w:rPr>
      <w:rFonts w:ascii="Times New Roman" w:hAnsi="Times New Roman"/>
      <w:lang w:val="en-GB" w:eastAsia="en-US"/>
    </w:rPr>
  </w:style>
  <w:style w:type="paragraph" w:styleId="34">
    <w:name w:val="Body Text 3"/>
    <w:basedOn w:val="a"/>
    <w:link w:val="3Char0"/>
    <w:rsid w:val="00607629"/>
    <w:pPr>
      <w:spacing w:after="120"/>
    </w:pPr>
    <w:rPr>
      <w:sz w:val="16"/>
      <w:szCs w:val="16"/>
    </w:rPr>
  </w:style>
  <w:style w:type="character" w:customStyle="1" w:styleId="3Char0">
    <w:name w:val="본문 3 Char"/>
    <w:basedOn w:val="a0"/>
    <w:link w:val="34"/>
    <w:rsid w:val="00607629"/>
    <w:rPr>
      <w:rFonts w:ascii="Times New Roman" w:hAnsi="Times New Roman"/>
      <w:sz w:val="16"/>
      <w:szCs w:val="16"/>
      <w:lang w:val="en-GB" w:eastAsia="en-US"/>
    </w:rPr>
  </w:style>
  <w:style w:type="paragraph" w:styleId="af5">
    <w:name w:val="Body Text First Indent"/>
    <w:basedOn w:val="af4"/>
    <w:link w:val="Char6"/>
    <w:rsid w:val="00607629"/>
    <w:pPr>
      <w:spacing w:after="180"/>
      <w:ind w:firstLine="360"/>
    </w:pPr>
  </w:style>
  <w:style w:type="character" w:customStyle="1" w:styleId="Char6">
    <w:name w:val="본문 첫 줄 들여쓰기 Char"/>
    <w:basedOn w:val="Char5"/>
    <w:link w:val="af5"/>
    <w:rsid w:val="00607629"/>
    <w:rPr>
      <w:rFonts w:ascii="Times New Roman" w:hAnsi="Times New Roman"/>
      <w:lang w:val="en-GB" w:eastAsia="en-US"/>
    </w:rPr>
  </w:style>
  <w:style w:type="paragraph" w:styleId="af6">
    <w:name w:val="Body Text Indent"/>
    <w:basedOn w:val="a"/>
    <w:link w:val="Char7"/>
    <w:rsid w:val="00607629"/>
    <w:pPr>
      <w:spacing w:after="120"/>
      <w:ind w:left="283"/>
    </w:pPr>
  </w:style>
  <w:style w:type="character" w:customStyle="1" w:styleId="Char7">
    <w:name w:val="본문 들여쓰기 Char"/>
    <w:basedOn w:val="a0"/>
    <w:link w:val="af6"/>
    <w:rsid w:val="00607629"/>
    <w:rPr>
      <w:rFonts w:ascii="Times New Roman" w:hAnsi="Times New Roman"/>
      <w:lang w:val="en-GB" w:eastAsia="en-US"/>
    </w:rPr>
  </w:style>
  <w:style w:type="paragraph" w:styleId="26">
    <w:name w:val="Body Text First Indent 2"/>
    <w:basedOn w:val="af6"/>
    <w:link w:val="2Char1"/>
    <w:rsid w:val="00607629"/>
    <w:pPr>
      <w:spacing w:after="180"/>
      <w:ind w:left="360" w:firstLine="360"/>
    </w:pPr>
  </w:style>
  <w:style w:type="character" w:customStyle="1" w:styleId="2Char1">
    <w:name w:val="본문 첫 줄 들여쓰기 2 Char"/>
    <w:basedOn w:val="Char7"/>
    <w:link w:val="26"/>
    <w:rsid w:val="00607629"/>
    <w:rPr>
      <w:rFonts w:ascii="Times New Roman" w:hAnsi="Times New Roman"/>
      <w:lang w:val="en-GB" w:eastAsia="en-US"/>
    </w:rPr>
  </w:style>
  <w:style w:type="paragraph" w:styleId="27">
    <w:name w:val="Body Text Indent 2"/>
    <w:basedOn w:val="a"/>
    <w:link w:val="2Char2"/>
    <w:rsid w:val="00607629"/>
    <w:pPr>
      <w:spacing w:after="120" w:line="480" w:lineRule="auto"/>
      <w:ind w:left="283"/>
    </w:pPr>
  </w:style>
  <w:style w:type="character" w:customStyle="1" w:styleId="2Char2">
    <w:name w:val="본문 들여쓰기 2 Char"/>
    <w:basedOn w:val="a0"/>
    <w:link w:val="27"/>
    <w:rsid w:val="00607629"/>
    <w:rPr>
      <w:rFonts w:ascii="Times New Roman" w:hAnsi="Times New Roman"/>
      <w:lang w:val="en-GB" w:eastAsia="en-US"/>
    </w:rPr>
  </w:style>
  <w:style w:type="paragraph" w:styleId="35">
    <w:name w:val="Body Text Indent 3"/>
    <w:basedOn w:val="a"/>
    <w:link w:val="3Char1"/>
    <w:rsid w:val="00607629"/>
    <w:pPr>
      <w:spacing w:after="120"/>
      <w:ind w:left="283"/>
    </w:pPr>
    <w:rPr>
      <w:sz w:val="16"/>
      <w:szCs w:val="16"/>
    </w:rPr>
  </w:style>
  <w:style w:type="character" w:customStyle="1" w:styleId="3Char1">
    <w:name w:val="본문 들여쓰기 3 Char"/>
    <w:basedOn w:val="a0"/>
    <w:link w:val="35"/>
    <w:rsid w:val="00607629"/>
    <w:rPr>
      <w:rFonts w:ascii="Times New Roman" w:hAnsi="Times New Roman"/>
      <w:sz w:val="16"/>
      <w:szCs w:val="16"/>
      <w:lang w:val="en-GB" w:eastAsia="en-US"/>
    </w:rPr>
  </w:style>
  <w:style w:type="paragraph" w:styleId="af7">
    <w:name w:val="Closing"/>
    <w:basedOn w:val="a"/>
    <w:link w:val="Char8"/>
    <w:rsid w:val="00607629"/>
    <w:pPr>
      <w:spacing w:after="0"/>
      <w:ind w:left="4252"/>
    </w:pPr>
  </w:style>
  <w:style w:type="character" w:customStyle="1" w:styleId="Char8">
    <w:name w:val="맺음말 Char"/>
    <w:basedOn w:val="a0"/>
    <w:link w:val="af7"/>
    <w:rsid w:val="00607629"/>
    <w:rPr>
      <w:rFonts w:ascii="Times New Roman" w:hAnsi="Times New Roman"/>
      <w:lang w:val="en-GB" w:eastAsia="en-US"/>
    </w:rPr>
  </w:style>
  <w:style w:type="paragraph" w:styleId="af8">
    <w:name w:val="Date"/>
    <w:basedOn w:val="a"/>
    <w:next w:val="a"/>
    <w:link w:val="Char9"/>
    <w:rsid w:val="00607629"/>
  </w:style>
  <w:style w:type="character" w:customStyle="1" w:styleId="Char9">
    <w:name w:val="날짜 Char"/>
    <w:basedOn w:val="a0"/>
    <w:link w:val="af8"/>
    <w:rsid w:val="00607629"/>
    <w:rPr>
      <w:rFonts w:ascii="Times New Roman" w:hAnsi="Times New Roman"/>
      <w:lang w:val="en-GB" w:eastAsia="en-US"/>
    </w:rPr>
  </w:style>
  <w:style w:type="paragraph" w:styleId="af9">
    <w:name w:val="E-mail Signature"/>
    <w:basedOn w:val="a"/>
    <w:link w:val="Chara"/>
    <w:rsid w:val="00607629"/>
    <w:pPr>
      <w:spacing w:after="0"/>
    </w:pPr>
  </w:style>
  <w:style w:type="character" w:customStyle="1" w:styleId="Chara">
    <w:name w:val="전자 메일 서명 Char"/>
    <w:basedOn w:val="a0"/>
    <w:link w:val="af9"/>
    <w:rsid w:val="00607629"/>
    <w:rPr>
      <w:rFonts w:ascii="Times New Roman" w:hAnsi="Times New Roman"/>
      <w:lang w:val="en-GB" w:eastAsia="en-US"/>
    </w:rPr>
  </w:style>
  <w:style w:type="paragraph" w:styleId="afa">
    <w:name w:val="endnote text"/>
    <w:basedOn w:val="a"/>
    <w:link w:val="Charb"/>
    <w:rsid w:val="00607629"/>
    <w:pPr>
      <w:spacing w:after="0"/>
    </w:pPr>
  </w:style>
  <w:style w:type="character" w:customStyle="1" w:styleId="Charb">
    <w:name w:val="미주 텍스트 Char"/>
    <w:basedOn w:val="a0"/>
    <w:link w:val="afa"/>
    <w:rsid w:val="00607629"/>
    <w:rPr>
      <w:rFonts w:ascii="Times New Roman" w:hAnsi="Times New Roman"/>
      <w:lang w:val="en-GB" w:eastAsia="en-US"/>
    </w:rPr>
  </w:style>
  <w:style w:type="paragraph" w:styleId="afb">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Char"/>
    <w:rsid w:val="00607629"/>
    <w:pPr>
      <w:spacing w:after="0"/>
    </w:pPr>
    <w:rPr>
      <w:i/>
      <w:iCs/>
    </w:rPr>
  </w:style>
  <w:style w:type="character" w:customStyle="1" w:styleId="HTMLChar">
    <w:name w:val="HTML 주소 Char"/>
    <w:basedOn w:val="a0"/>
    <w:link w:val="HTML"/>
    <w:rsid w:val="00607629"/>
    <w:rPr>
      <w:rFonts w:ascii="Times New Roman" w:hAnsi="Times New Roman"/>
      <w:i/>
      <w:iCs/>
      <w:lang w:val="en-GB" w:eastAsia="en-US"/>
    </w:rPr>
  </w:style>
  <w:style w:type="paragraph" w:styleId="HTML0">
    <w:name w:val="HTML Preformatted"/>
    <w:basedOn w:val="a"/>
    <w:link w:val="HTMLChar0"/>
    <w:rsid w:val="00607629"/>
    <w:pPr>
      <w:spacing w:after="0"/>
    </w:pPr>
    <w:rPr>
      <w:rFonts w:ascii="Consolas" w:hAnsi="Consolas"/>
    </w:rPr>
  </w:style>
  <w:style w:type="character" w:customStyle="1" w:styleId="HTMLChar0">
    <w:name w:val="미리 서식이 지정된 HTML Char"/>
    <w:basedOn w:val="a0"/>
    <w:link w:val="HTML0"/>
    <w:rsid w:val="00607629"/>
    <w:rPr>
      <w:rFonts w:ascii="Consolas" w:hAnsi="Consolas"/>
      <w:lang w:val="en-GB" w:eastAsia="en-US"/>
    </w:rPr>
  </w:style>
  <w:style w:type="paragraph" w:styleId="36">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1">
    <w:name w:val="index 6"/>
    <w:basedOn w:val="a"/>
    <w:next w:val="a"/>
    <w:rsid w:val="00607629"/>
    <w:pPr>
      <w:spacing w:after="0"/>
      <w:ind w:left="1200" w:hanging="200"/>
    </w:pPr>
  </w:style>
  <w:style w:type="paragraph" w:styleId="71">
    <w:name w:val="index 7"/>
    <w:basedOn w:val="a"/>
    <w:next w:val="a"/>
    <w:rsid w:val="00607629"/>
    <w:pPr>
      <w:spacing w:after="0"/>
      <w:ind w:left="1400" w:hanging="200"/>
    </w:pPr>
  </w:style>
  <w:style w:type="paragraph" w:styleId="81">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d">
    <w:name w:val="index heading"/>
    <w:basedOn w:val="a"/>
    <w:next w:val="11"/>
    <w:rsid w:val="00607629"/>
    <w:rPr>
      <w:rFonts w:asciiTheme="majorHAnsi" w:eastAsiaTheme="majorEastAsia" w:hAnsiTheme="majorHAnsi" w:cstheme="majorBidi"/>
      <w:b/>
      <w:bCs/>
    </w:rPr>
  </w:style>
  <w:style w:type="paragraph" w:styleId="afe">
    <w:name w:val="Intense Quote"/>
    <w:basedOn w:val="a"/>
    <w:next w:val="a"/>
    <w:link w:val="Char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e"/>
    <w:uiPriority w:val="30"/>
    <w:rsid w:val="00607629"/>
    <w:rPr>
      <w:rFonts w:ascii="Times New Roman" w:hAnsi="Times New Roman"/>
      <w:i/>
      <w:iCs/>
      <w:color w:val="4F81BD" w:themeColor="accent1"/>
      <w:lang w:val="en-GB" w:eastAsia="en-US"/>
    </w:rPr>
  </w:style>
  <w:style w:type="paragraph" w:styleId="aff">
    <w:name w:val="List Continue"/>
    <w:basedOn w:val="a"/>
    <w:rsid w:val="00607629"/>
    <w:pPr>
      <w:spacing w:after="120"/>
      <w:ind w:left="283"/>
      <w:contextualSpacing/>
    </w:pPr>
  </w:style>
  <w:style w:type="paragraph" w:styleId="28">
    <w:name w:val="List Continue 2"/>
    <w:basedOn w:val="a"/>
    <w:rsid w:val="00607629"/>
    <w:pPr>
      <w:spacing w:after="120"/>
      <w:ind w:left="566"/>
      <w:contextualSpacing/>
    </w:pPr>
  </w:style>
  <w:style w:type="paragraph" w:styleId="37">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0">
    <w:name w:val="List Paragraph"/>
    <w:basedOn w:val="a"/>
    <w:uiPriority w:val="34"/>
    <w:qFormat/>
    <w:rsid w:val="00607629"/>
    <w:pPr>
      <w:ind w:left="720"/>
      <w:contextualSpacing/>
    </w:pPr>
  </w:style>
  <w:style w:type="paragraph" w:styleId="aff1">
    <w:name w:val="macro"/>
    <w:link w:val="Chard"/>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1"/>
    <w:rsid w:val="00607629"/>
    <w:rPr>
      <w:rFonts w:ascii="Consolas" w:hAnsi="Consolas"/>
      <w:lang w:val="en-GB" w:eastAsia="en-US"/>
    </w:rPr>
  </w:style>
  <w:style w:type="paragraph" w:styleId="aff2">
    <w:name w:val="Message Header"/>
    <w:basedOn w:val="a"/>
    <w:link w:val="Chare"/>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2"/>
    <w:rsid w:val="00607629"/>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607629"/>
    <w:rPr>
      <w:rFonts w:ascii="Times New Roman" w:hAnsi="Times New Roman"/>
      <w:lang w:val="en-GB" w:eastAsia="en-US"/>
    </w:rPr>
  </w:style>
  <w:style w:type="paragraph" w:styleId="aff4">
    <w:name w:val="Normal Indent"/>
    <w:basedOn w:val="a"/>
    <w:rsid w:val="00607629"/>
    <w:pPr>
      <w:ind w:left="720"/>
    </w:pPr>
  </w:style>
  <w:style w:type="paragraph" w:styleId="aff5">
    <w:name w:val="Note Heading"/>
    <w:basedOn w:val="a"/>
    <w:next w:val="a"/>
    <w:link w:val="Charf"/>
    <w:rsid w:val="00607629"/>
    <w:pPr>
      <w:spacing w:after="0"/>
    </w:pPr>
  </w:style>
  <w:style w:type="character" w:customStyle="1" w:styleId="Charf">
    <w:name w:val="각주/미주 머리글 Char"/>
    <w:basedOn w:val="a0"/>
    <w:link w:val="aff5"/>
    <w:rsid w:val="00607629"/>
    <w:rPr>
      <w:rFonts w:ascii="Times New Roman" w:hAnsi="Times New Roman"/>
      <w:lang w:val="en-GB" w:eastAsia="en-US"/>
    </w:rPr>
  </w:style>
  <w:style w:type="paragraph" w:styleId="aff6">
    <w:name w:val="Plain Text"/>
    <w:basedOn w:val="a"/>
    <w:link w:val="Charf0"/>
    <w:rsid w:val="00607629"/>
    <w:pPr>
      <w:spacing w:after="0"/>
    </w:pPr>
    <w:rPr>
      <w:rFonts w:ascii="Consolas" w:hAnsi="Consolas"/>
      <w:sz w:val="21"/>
      <w:szCs w:val="21"/>
    </w:rPr>
  </w:style>
  <w:style w:type="character" w:customStyle="1" w:styleId="Charf0">
    <w:name w:val="글자만 Char"/>
    <w:basedOn w:val="a0"/>
    <w:link w:val="aff6"/>
    <w:rsid w:val="00607629"/>
    <w:rPr>
      <w:rFonts w:ascii="Consolas" w:hAnsi="Consolas"/>
      <w:sz w:val="21"/>
      <w:szCs w:val="21"/>
      <w:lang w:val="en-GB" w:eastAsia="en-US"/>
    </w:rPr>
  </w:style>
  <w:style w:type="paragraph" w:styleId="aff7">
    <w:name w:val="Quote"/>
    <w:basedOn w:val="a"/>
    <w:next w:val="a"/>
    <w:link w:val="Charf1"/>
    <w:uiPriority w:val="29"/>
    <w:qFormat/>
    <w:rsid w:val="00607629"/>
    <w:pPr>
      <w:spacing w:before="200" w:after="160"/>
      <w:ind w:left="864" w:right="864"/>
      <w:jc w:val="center"/>
    </w:pPr>
    <w:rPr>
      <w:i/>
      <w:iCs/>
      <w:color w:val="404040" w:themeColor="text1" w:themeTint="BF"/>
    </w:rPr>
  </w:style>
  <w:style w:type="character" w:customStyle="1" w:styleId="Charf1">
    <w:name w:val="인용 Char"/>
    <w:basedOn w:val="a0"/>
    <w:link w:val="aff7"/>
    <w:uiPriority w:val="29"/>
    <w:rsid w:val="00607629"/>
    <w:rPr>
      <w:rFonts w:ascii="Times New Roman" w:hAnsi="Times New Roman"/>
      <w:i/>
      <w:iCs/>
      <w:color w:val="404040" w:themeColor="text1" w:themeTint="BF"/>
      <w:lang w:val="en-GB" w:eastAsia="en-US"/>
    </w:rPr>
  </w:style>
  <w:style w:type="paragraph" w:styleId="aff8">
    <w:name w:val="Salutation"/>
    <w:basedOn w:val="a"/>
    <w:next w:val="a"/>
    <w:link w:val="Charf2"/>
    <w:rsid w:val="00607629"/>
  </w:style>
  <w:style w:type="character" w:customStyle="1" w:styleId="Charf2">
    <w:name w:val="인사말 Char"/>
    <w:basedOn w:val="a0"/>
    <w:link w:val="aff8"/>
    <w:rsid w:val="00607629"/>
    <w:rPr>
      <w:rFonts w:ascii="Times New Roman" w:hAnsi="Times New Roman"/>
      <w:lang w:val="en-GB" w:eastAsia="en-US"/>
    </w:rPr>
  </w:style>
  <w:style w:type="paragraph" w:styleId="aff9">
    <w:name w:val="Signature"/>
    <w:basedOn w:val="a"/>
    <w:link w:val="Charf3"/>
    <w:rsid w:val="00607629"/>
    <w:pPr>
      <w:spacing w:after="0"/>
      <w:ind w:left="4252"/>
    </w:pPr>
  </w:style>
  <w:style w:type="character" w:customStyle="1" w:styleId="Charf3">
    <w:name w:val="서명 Char"/>
    <w:basedOn w:val="a0"/>
    <w:link w:val="aff9"/>
    <w:rsid w:val="00607629"/>
    <w:rPr>
      <w:rFonts w:ascii="Times New Roman" w:hAnsi="Times New Roman"/>
      <w:lang w:val="en-GB" w:eastAsia="en-US"/>
    </w:rPr>
  </w:style>
  <w:style w:type="paragraph" w:styleId="affa">
    <w:name w:val="Subtitle"/>
    <w:basedOn w:val="a"/>
    <w:next w:val="a"/>
    <w:link w:val="Charf4"/>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a"/>
    <w:rsid w:val="00607629"/>
    <w:rPr>
      <w:rFonts w:asciiTheme="minorHAnsi" w:hAnsiTheme="minorHAnsi" w:cstheme="minorBidi"/>
      <w:color w:val="5A5A5A" w:themeColor="text1" w:themeTint="A5"/>
      <w:spacing w:val="15"/>
      <w:sz w:val="22"/>
      <w:szCs w:val="22"/>
      <w:lang w:val="en-GB" w:eastAsia="en-US"/>
    </w:rPr>
  </w:style>
  <w:style w:type="paragraph" w:styleId="affb">
    <w:name w:val="table of authorities"/>
    <w:basedOn w:val="a"/>
    <w:next w:val="a"/>
    <w:rsid w:val="00607629"/>
    <w:pPr>
      <w:spacing w:after="0"/>
      <w:ind w:left="200" w:hanging="200"/>
    </w:pPr>
  </w:style>
  <w:style w:type="paragraph" w:styleId="affc">
    <w:name w:val="table of figures"/>
    <w:basedOn w:val="a"/>
    <w:next w:val="a"/>
    <w:rsid w:val="00607629"/>
    <w:pPr>
      <w:spacing w:after="0"/>
    </w:pPr>
  </w:style>
  <w:style w:type="paragraph" w:styleId="affd">
    <w:name w:val="Title"/>
    <w:basedOn w:val="a"/>
    <w:next w:val="a"/>
    <w:link w:val="Charf5"/>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d"/>
    <w:rsid w:val="00607629"/>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2027422">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0647D0B4-A057-4024-9C6A-CC7A0E8314D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1423</Words>
  <Characters>8115</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2</cp:revision>
  <cp:lastPrinted>1900-01-01T05:00:00Z</cp:lastPrinted>
  <dcterms:created xsi:type="dcterms:W3CDTF">2025-01-22T01:34:00Z</dcterms:created>
  <dcterms:modified xsi:type="dcterms:W3CDTF">2025-01-22T01:34:00Z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